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04D4F" w:rsidRPr="00B10D7B" w:rsidRDefault="00404D4F" w:rsidP="00DE60E4">
      <w:pPr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                                                                                                                                                       </w:t>
      </w:r>
      <w:r w:rsidRPr="00B10D7B">
        <w:rPr>
          <w:rFonts w:ascii="Times New Roman" w:hAnsi="Times New Roman"/>
        </w:rPr>
        <w:t>Приложение № 2</w:t>
      </w:r>
    </w:p>
    <w:p w:rsidR="00404D4F" w:rsidRPr="00A32FD6" w:rsidRDefault="00404D4F" w:rsidP="00DE60E4">
      <w:pPr>
        <w:pStyle w:val="a"/>
      </w:pPr>
      <w:r>
        <w:rPr>
          <w:lang/>
        </w:rPr>
        <w:t xml:space="preserve">                                                                                                                                                           </w:t>
      </w:r>
      <w:r>
        <w:rPr>
          <w:lang/>
        </w:rPr>
        <w:tab/>
      </w:r>
      <w:r>
        <w:rPr>
          <w:lang/>
        </w:rPr>
        <w:tab/>
      </w:r>
      <w:r>
        <w:rPr>
          <w:lang/>
        </w:rPr>
        <w:tab/>
        <w:t xml:space="preserve"> </w:t>
      </w:r>
      <w:r w:rsidRPr="00A32FD6">
        <w:t xml:space="preserve">к решению Думы </w:t>
      </w:r>
    </w:p>
    <w:p w:rsidR="00404D4F" w:rsidRPr="00A32FD6" w:rsidRDefault="00404D4F" w:rsidP="00184975">
      <w:pPr>
        <w:pStyle w:val="a"/>
        <w:ind w:left="9912" w:firstLine="708"/>
      </w:pPr>
      <w:r w:rsidRPr="00A32FD6">
        <w:t>Новоуральского городского округа</w:t>
      </w:r>
    </w:p>
    <w:p w:rsidR="00404D4F" w:rsidRDefault="00404D4F" w:rsidP="00DE60E4">
      <w:pPr>
        <w:pStyle w:val="a"/>
        <w:jc w:val="left"/>
      </w:pPr>
      <w:r w:rsidRPr="00C93FDF">
        <w:rPr>
          <w:lang/>
        </w:rPr>
        <w:t xml:space="preserve">                                                              </w:t>
      </w:r>
      <w:r>
        <w:rPr>
          <w:lang/>
        </w:rPr>
        <w:t xml:space="preserve">                                                                                                                                           </w:t>
      </w:r>
      <w:r>
        <w:rPr>
          <w:lang/>
        </w:rPr>
        <w:tab/>
        <w:t xml:space="preserve">        </w:t>
      </w:r>
      <w:r>
        <w:t>от 25.04.2018 № 48</w:t>
      </w:r>
    </w:p>
    <w:p w:rsidR="00404D4F" w:rsidRDefault="00404D4F" w:rsidP="00B10D7B">
      <w:pPr>
        <w:pStyle w:val="a"/>
        <w:jc w:val="right"/>
      </w:pPr>
    </w:p>
    <w:p w:rsidR="00404D4F" w:rsidRPr="00D82F45" w:rsidRDefault="00404D4F" w:rsidP="00B10D7B">
      <w:pPr>
        <w:pStyle w:val="a"/>
        <w:jc w:val="right"/>
      </w:pPr>
    </w:p>
    <w:p w:rsidR="00404D4F" w:rsidRDefault="00404D4F" w:rsidP="00B10D7B">
      <w:pPr>
        <w:jc w:val="right"/>
      </w:pPr>
      <w:r>
        <w:t xml:space="preserve"> </w:t>
      </w:r>
      <w:r w:rsidRPr="00CE7187"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647.4pt;height:912pt;visibility:visible">
            <v:imagedata r:id="rId4" o:title=""/>
          </v:shape>
        </w:pict>
      </w:r>
    </w:p>
    <w:p w:rsidR="00404D4F" w:rsidRDefault="00404D4F" w:rsidP="00B10D7B">
      <w:pPr>
        <w:jc w:val="right"/>
      </w:pPr>
    </w:p>
    <w:p w:rsidR="00404D4F" w:rsidRDefault="00404D4F" w:rsidP="00B10D7B">
      <w:pPr>
        <w:jc w:val="right"/>
      </w:pPr>
    </w:p>
    <w:p w:rsidR="00404D4F" w:rsidRDefault="00404D4F" w:rsidP="00B10D7B">
      <w:pPr>
        <w:jc w:val="right"/>
      </w:pPr>
      <w:bookmarkStart w:id="0" w:name="_GoBack"/>
      <w:bookmarkEnd w:id="0"/>
    </w:p>
    <w:p w:rsidR="00404D4F" w:rsidRDefault="00404D4F" w:rsidP="00B10D7B">
      <w:pPr>
        <w:jc w:val="right"/>
      </w:pPr>
      <w:r w:rsidRPr="00CE7187">
        <w:rPr>
          <w:noProof/>
          <w:lang w:eastAsia="ru-RU"/>
        </w:rPr>
        <w:pict>
          <v:shape id="Рисунок 2" o:spid="_x0000_i1026" type="#_x0000_t75" style="width:714pt;height:1007.4pt;visibility:visible">
            <v:imagedata r:id="rId5" o:title=""/>
          </v:shape>
        </w:pict>
      </w:r>
    </w:p>
    <w:sectPr w:rsidR="00404D4F" w:rsidSect="00D82F45">
      <w:pgSz w:w="16840" w:h="23814" w:code="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1C297D"/>
    <w:rsid w:val="00184975"/>
    <w:rsid w:val="001C297D"/>
    <w:rsid w:val="00246CF9"/>
    <w:rsid w:val="003642E5"/>
    <w:rsid w:val="00404D4F"/>
    <w:rsid w:val="00455570"/>
    <w:rsid w:val="005A66D5"/>
    <w:rsid w:val="00A32FD6"/>
    <w:rsid w:val="00B10D7B"/>
    <w:rsid w:val="00C72E2C"/>
    <w:rsid w:val="00C872C3"/>
    <w:rsid w:val="00C93FDF"/>
    <w:rsid w:val="00CE7187"/>
    <w:rsid w:val="00D82F45"/>
    <w:rsid w:val="00DE60E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642E5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">
    <w:name w:val="Таблица ГП"/>
    <w:basedOn w:val="Normal"/>
    <w:link w:val="a0"/>
    <w:uiPriority w:val="99"/>
    <w:rsid w:val="00B10D7B"/>
    <w:pPr>
      <w:spacing w:after="0" w:line="240" w:lineRule="auto"/>
      <w:jc w:val="center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0">
    <w:name w:val="Таблица ГП Знак"/>
    <w:link w:val="a"/>
    <w:uiPriority w:val="99"/>
    <w:locked/>
    <w:rsid w:val="00B10D7B"/>
    <w:rPr>
      <w:rFonts w:ascii="Times New Roman" w:hAnsi="Times New Roman"/>
    </w:rPr>
  </w:style>
  <w:style w:type="paragraph" w:styleId="BalloonText">
    <w:name w:val="Balloon Text"/>
    <w:basedOn w:val="Normal"/>
    <w:link w:val="BalloonTextChar"/>
    <w:uiPriority w:val="99"/>
    <w:semiHidden/>
    <w:rsid w:val="00DE60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DE60E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3</TotalTime>
  <Pages>2</Pages>
  <Words>98</Words>
  <Characters>564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Казакова Ольга Геннадьевна</dc:creator>
  <cp:keywords/>
  <dc:description/>
  <cp:lastModifiedBy>1</cp:lastModifiedBy>
  <cp:revision>5</cp:revision>
  <dcterms:created xsi:type="dcterms:W3CDTF">2018-03-22T15:02:00Z</dcterms:created>
  <dcterms:modified xsi:type="dcterms:W3CDTF">2018-05-10T06:13:00Z</dcterms:modified>
</cp:coreProperties>
</file>